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/>
    <w:p w:rsidR="00D5228E" w:rsidRDefault="00321816">
      <w:proofErr w:type="spellStart"/>
      <w:r>
        <w:t>Of</w:t>
      </w:r>
      <w:proofErr w:type="spellEnd"/>
      <w:r>
        <w:t>/</w:t>
      </w:r>
      <w:proofErr w:type="spellStart"/>
      <w:proofErr w:type="gramStart"/>
      <w:r>
        <w:t>Cv</w:t>
      </w:r>
      <w:proofErr w:type="spellEnd"/>
      <w:proofErr w:type="gramEnd"/>
      <w:r>
        <w:t>/nº 056</w:t>
      </w:r>
      <w:r w:rsidR="00D5228E">
        <w:t>/</w:t>
      </w:r>
      <w:r w:rsidR="00D957D7">
        <w:t>2</w:t>
      </w:r>
      <w:r w:rsidR="00D5228E">
        <w:t>1,</w:t>
      </w:r>
      <w:proofErr w:type="spellStart"/>
      <w:r w:rsidR="00D5228E">
        <w:t>jc</w:t>
      </w:r>
      <w:proofErr w:type="spellEnd"/>
      <w:r w:rsidR="00D5228E">
        <w:t xml:space="preserve">, Redentora, </w:t>
      </w:r>
      <w:r w:rsidR="00AC486D">
        <w:t>01 de novembro</w:t>
      </w:r>
      <w:r w:rsidR="00D5228E">
        <w:t xml:space="preserve"> de 201</w:t>
      </w:r>
      <w:r w:rsidR="00AC486D">
        <w:t>2</w:t>
      </w:r>
    </w:p>
    <w:p w:rsidR="00D5228E" w:rsidRDefault="00D5228E"/>
    <w:p w:rsidR="00D5228E" w:rsidRDefault="00D5228E"/>
    <w:p w:rsidR="00D5228E" w:rsidRDefault="00D5228E"/>
    <w:p w:rsidR="00D5228E" w:rsidRDefault="00D5228E"/>
    <w:p w:rsidR="00D5228E" w:rsidRDefault="00D5228E"/>
    <w:p w:rsidR="00D5228E" w:rsidRDefault="00D5228E"/>
    <w:p w:rsidR="00D5228E" w:rsidRDefault="00D5228E">
      <w:r>
        <w:tab/>
      </w:r>
      <w:r>
        <w:tab/>
      </w:r>
      <w:r>
        <w:tab/>
      </w:r>
      <w:r>
        <w:tab/>
      </w:r>
      <w:r>
        <w:tab/>
      </w:r>
      <w:r>
        <w:tab/>
        <w:t>Senhor Prefeito</w:t>
      </w:r>
    </w:p>
    <w:p w:rsidR="00D5228E" w:rsidRDefault="00D5228E"/>
    <w:p w:rsidR="00D5228E" w:rsidRDefault="00D5228E"/>
    <w:p w:rsidR="00D5228E" w:rsidRDefault="00D5228E" w:rsidP="00D522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Honra-nos cumprimentar cordialmente Vossa Excelência, em nome do Poder Legislativo, oportunidade em que cumprindo determinação legal, encaminhamos a relação de dotações orçamentárias relativas ao Poder Legi</w:t>
      </w:r>
      <w:r w:rsidR="00AC486D">
        <w:t>slativo para o exercício de 2013.</w:t>
      </w:r>
    </w:p>
    <w:p w:rsidR="00317689" w:rsidRDefault="00317689" w:rsidP="00AC48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Outrossim, solicitamos</w:t>
      </w:r>
      <w:r w:rsidR="007F00C2">
        <w:t xml:space="preserve"> a inclusão</w:t>
      </w:r>
      <w:r>
        <w:t xml:space="preserve"> </w:t>
      </w:r>
      <w:r w:rsidR="00AC486D">
        <w:t>no relatório da receita arrecadada e repasses os valores adicionados através de créditos adicionais especiais.</w:t>
      </w:r>
    </w:p>
    <w:p w:rsidR="00D5228E" w:rsidRDefault="00D5228E" w:rsidP="00D522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Limitados ao exposto, subscrevemo – nos,</w:t>
      </w: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Atenciosamente,</w:t>
      </w: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Vereador </w:t>
      </w:r>
      <w:r w:rsidR="00AC486D">
        <w:t xml:space="preserve">Osmar Viana dos Santos </w:t>
      </w:r>
    </w:p>
    <w:p w:rsidR="00D5228E" w:rsidRDefault="00D5228E" w:rsidP="00D522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Presidente</w:t>
      </w: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</w:p>
    <w:p w:rsidR="00D5228E" w:rsidRDefault="00D5228E" w:rsidP="00D5228E">
      <w:pPr>
        <w:jc w:val="both"/>
      </w:pPr>
      <w:r>
        <w:t xml:space="preserve">Ao Exmo </w:t>
      </w:r>
      <w:proofErr w:type="gramStart"/>
      <w:r>
        <w:t>Sr.</w:t>
      </w:r>
      <w:proofErr w:type="gramEnd"/>
    </w:p>
    <w:p w:rsidR="00D5228E" w:rsidRDefault="00D5228E" w:rsidP="00D5228E">
      <w:pPr>
        <w:jc w:val="both"/>
      </w:pPr>
      <w:r>
        <w:t>Prefeito Municipal</w:t>
      </w:r>
    </w:p>
    <w:p w:rsidR="00D5228E" w:rsidRDefault="00D5228E" w:rsidP="00D5228E">
      <w:pPr>
        <w:jc w:val="both"/>
      </w:pPr>
      <w:r>
        <w:t xml:space="preserve">Redentora </w:t>
      </w:r>
      <w:r w:rsidR="00AC486D">
        <w:t>–</w:t>
      </w:r>
      <w:r>
        <w:t xml:space="preserve"> RS</w:t>
      </w:r>
    </w:p>
    <w:p w:rsidR="00AC486D" w:rsidRDefault="00AC486D" w:rsidP="00D5228E">
      <w:pPr>
        <w:jc w:val="both"/>
      </w:pPr>
    </w:p>
    <w:p w:rsidR="00AC486D" w:rsidRDefault="00AC486D" w:rsidP="00D5228E">
      <w:pPr>
        <w:jc w:val="both"/>
      </w:pPr>
      <w:r>
        <w:lastRenderedPageBreak/>
        <w:t>Demonstrativo de Receita arrecadada 2012.</w:t>
      </w:r>
    </w:p>
    <w:tbl>
      <w:tblPr>
        <w:tblStyle w:val="Tabelacomgrade"/>
        <w:tblW w:w="9757" w:type="dxa"/>
        <w:tblLook w:val="04A0"/>
      </w:tblPr>
      <w:tblGrid>
        <w:gridCol w:w="9757"/>
      </w:tblGrid>
      <w:tr w:rsidR="00AC486D" w:rsidTr="00AC486D">
        <w:trPr>
          <w:trHeight w:val="276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IPTU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IRRF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ITBI</w:t>
            </w:r>
          </w:p>
        </w:tc>
      </w:tr>
      <w:tr w:rsidR="00AC486D" w:rsidTr="00AC486D">
        <w:trPr>
          <w:trHeight w:val="276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ISSQN</w:t>
            </w:r>
          </w:p>
        </w:tc>
      </w:tr>
      <w:tr w:rsidR="00AC486D" w:rsidTr="00AC486D">
        <w:trPr>
          <w:trHeight w:val="276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TAXAS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FPM</w:t>
            </w:r>
          </w:p>
        </w:tc>
      </w:tr>
      <w:tr w:rsidR="00AC486D" w:rsidTr="00AC486D">
        <w:trPr>
          <w:trHeight w:val="276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 xml:space="preserve">COTA EXTRA </w:t>
            </w:r>
            <w:proofErr w:type="spellStart"/>
            <w:r>
              <w:t>fpm</w:t>
            </w:r>
            <w:proofErr w:type="spellEnd"/>
          </w:p>
        </w:tc>
      </w:tr>
      <w:tr w:rsidR="00AC486D" w:rsidTr="00AC486D">
        <w:trPr>
          <w:trHeight w:val="276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ITR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LEI 87/96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ICMS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IPVA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IPI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Juros e multas IPTU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AC486D" w:rsidP="00D5228E">
            <w:pPr>
              <w:jc w:val="both"/>
            </w:pPr>
            <w:r>
              <w:t>Juros e multas ISSQN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7F00C2" w:rsidP="00D5228E">
            <w:pPr>
              <w:jc w:val="both"/>
            </w:pPr>
            <w:r>
              <w:t>MULTAS E JUROS D A IPTU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7F00C2" w:rsidP="00D5228E">
            <w:pPr>
              <w:jc w:val="both"/>
            </w:pPr>
            <w:r>
              <w:t>MULTAS E JUROS D A ISSQN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7F00C2" w:rsidP="00D5228E">
            <w:pPr>
              <w:jc w:val="both"/>
            </w:pPr>
            <w:r>
              <w:t>DIVIDA ATIVA IPTU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7F00C2" w:rsidP="00D5228E">
            <w:pPr>
              <w:jc w:val="both"/>
            </w:pPr>
            <w:r>
              <w:t>DIVIDA ATIVA ISSQN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7F00C2" w:rsidP="00D5228E">
            <w:pPr>
              <w:jc w:val="both"/>
            </w:pPr>
            <w:r>
              <w:t>Relação de Valores correspondentes ao CREDITOS ESPECIAIS 2012</w:t>
            </w:r>
          </w:p>
        </w:tc>
      </w:tr>
      <w:tr w:rsidR="00AC486D" w:rsidTr="00AC486D">
        <w:trPr>
          <w:trHeight w:val="297"/>
        </w:trPr>
        <w:tc>
          <w:tcPr>
            <w:tcW w:w="9757" w:type="dxa"/>
          </w:tcPr>
          <w:p w:rsidR="00AC486D" w:rsidRDefault="007F00C2" w:rsidP="00D5228E">
            <w:pPr>
              <w:jc w:val="both"/>
            </w:pPr>
            <w:r>
              <w:t>Total</w:t>
            </w:r>
          </w:p>
        </w:tc>
      </w:tr>
    </w:tbl>
    <w:p w:rsidR="00AC486D" w:rsidRDefault="00AC486D" w:rsidP="00D5228E">
      <w:pPr>
        <w:jc w:val="both"/>
      </w:pPr>
    </w:p>
    <w:p w:rsidR="007F00C2" w:rsidRDefault="007F00C2" w:rsidP="00D5228E">
      <w:pPr>
        <w:jc w:val="both"/>
      </w:pPr>
    </w:p>
    <w:p w:rsidR="007F00C2" w:rsidRDefault="007F00C2" w:rsidP="00D5228E">
      <w:pPr>
        <w:jc w:val="both"/>
      </w:pPr>
    </w:p>
    <w:p w:rsidR="007F00C2" w:rsidRDefault="007F00C2" w:rsidP="00D5228E">
      <w:pPr>
        <w:jc w:val="both"/>
      </w:pPr>
    </w:p>
    <w:p w:rsidR="007F00C2" w:rsidRDefault="007F00C2" w:rsidP="00D5228E">
      <w:pPr>
        <w:jc w:val="both"/>
      </w:pPr>
    </w:p>
    <w:p w:rsidR="007F00C2" w:rsidRDefault="007F00C2" w:rsidP="00D522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Vereador Osmar Viana dos Santos</w:t>
      </w:r>
    </w:p>
    <w:p w:rsidR="007F00C2" w:rsidRDefault="007F00C2" w:rsidP="00D522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Presidente</w:t>
      </w:r>
    </w:p>
    <w:sectPr w:rsidR="007F00C2" w:rsidSect="00AC486D">
      <w:pgSz w:w="11907" w:h="16839" w:code="9"/>
      <w:pgMar w:top="3544" w:right="709" w:bottom="209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17689"/>
    <w:rsid w:val="00000C0C"/>
    <w:rsid w:val="00026F3E"/>
    <w:rsid w:val="0009508D"/>
    <w:rsid w:val="000C745D"/>
    <w:rsid w:val="0026593C"/>
    <w:rsid w:val="003122F5"/>
    <w:rsid w:val="00317689"/>
    <w:rsid w:val="00321816"/>
    <w:rsid w:val="00474E27"/>
    <w:rsid w:val="00674D07"/>
    <w:rsid w:val="006B347F"/>
    <w:rsid w:val="007A6884"/>
    <w:rsid w:val="007F00C2"/>
    <w:rsid w:val="00903A3D"/>
    <w:rsid w:val="00903E70"/>
    <w:rsid w:val="00967F77"/>
    <w:rsid w:val="009830FF"/>
    <w:rsid w:val="009937D1"/>
    <w:rsid w:val="009A7709"/>
    <w:rsid w:val="009E53A9"/>
    <w:rsid w:val="00A92C93"/>
    <w:rsid w:val="00AC486D"/>
    <w:rsid w:val="00C0450D"/>
    <w:rsid w:val="00C40F41"/>
    <w:rsid w:val="00C604E7"/>
    <w:rsid w:val="00CB4734"/>
    <w:rsid w:val="00D5228E"/>
    <w:rsid w:val="00D56507"/>
    <w:rsid w:val="00D9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41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C48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Of%20061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 061</Template>
  <TotalTime>16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8</cp:revision>
  <cp:lastPrinted>2012-10-31T11:14:00Z</cp:lastPrinted>
  <dcterms:created xsi:type="dcterms:W3CDTF">2012-10-31T09:31:00Z</dcterms:created>
  <dcterms:modified xsi:type="dcterms:W3CDTF">2012-10-31T11:15:00Z</dcterms:modified>
</cp:coreProperties>
</file>